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9F4B4" w14:textId="77777777" w:rsidR="002278A2" w:rsidRPr="008642EC" w:rsidRDefault="002278A2" w:rsidP="002278A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8ED55AA" w14:textId="77777777" w:rsidR="002278A2" w:rsidRDefault="002278A2" w:rsidP="002278A2">
      <w:pPr>
        <w:pStyle w:val="BasicParagraph"/>
        <w:suppressAutoHyphens/>
        <w:spacing w:line="240" w:lineRule="auto"/>
        <w:rPr>
          <w:rFonts w:ascii="Times New Roman" w:hAnsi="Times New Roman" w:cs="Times New Roman"/>
          <w:b/>
          <w:bCs/>
          <w:color w:val="000000" w:themeColor="text1"/>
          <w:sz w:val="21"/>
          <w:szCs w:val="21"/>
        </w:rPr>
      </w:pPr>
    </w:p>
    <w:p w14:paraId="63FC1E0B" w14:textId="77777777" w:rsidR="002278A2" w:rsidRPr="00582653" w:rsidRDefault="002278A2" w:rsidP="002278A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A196A2E" w14:textId="77777777" w:rsidR="002278A2" w:rsidRDefault="002278A2" w:rsidP="002278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C0B4CEA" w14:textId="77777777" w:rsidR="002278A2" w:rsidRDefault="002278A2" w:rsidP="002278A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8927D8D" w14:textId="77777777" w:rsidR="002278A2" w:rsidRPr="00582653" w:rsidRDefault="002278A2" w:rsidP="002278A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579F3A6" wp14:editId="4285047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6E7948B" w14:textId="47492391" w:rsidR="002278A2" w:rsidRDefault="002278A2" w:rsidP="002278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 provision process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D3A57F6" w14:textId="77777777" w:rsidR="002278A2" w:rsidRDefault="002278A2" w:rsidP="002278A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24D4C6F" w14:textId="77777777" w:rsidR="002278A2" w:rsidRPr="00582653" w:rsidRDefault="002278A2" w:rsidP="002278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A7A36E2" w14:textId="77777777" w:rsidR="002278A2" w:rsidRPr="00582653" w:rsidRDefault="002278A2" w:rsidP="002278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D985FE8" w14:textId="77777777" w:rsidR="002278A2" w:rsidRPr="008642EC" w:rsidRDefault="002278A2" w:rsidP="002278A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9A41F05" w14:textId="77777777" w:rsidR="002278A2" w:rsidRPr="008642EC" w:rsidRDefault="002278A2" w:rsidP="002278A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846F78E" w14:textId="77777777" w:rsidR="002278A2" w:rsidRPr="00582653" w:rsidRDefault="002278A2" w:rsidP="002278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593DC47" w14:textId="77777777" w:rsidR="002278A2" w:rsidRPr="008642EC" w:rsidRDefault="002278A2" w:rsidP="002278A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4765388" w14:textId="77777777" w:rsidR="002278A2" w:rsidRPr="008642EC" w:rsidRDefault="002278A2" w:rsidP="002278A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A6F43AD" w14:textId="77777777" w:rsidR="002278A2" w:rsidRPr="00582653" w:rsidRDefault="002278A2" w:rsidP="002278A2">
      <w:pPr>
        <w:pStyle w:val="BasicParagraph"/>
        <w:suppressAutoHyphens/>
        <w:spacing w:line="240" w:lineRule="auto"/>
        <w:rPr>
          <w:rFonts w:ascii="Times New Roman" w:hAnsi="Times New Roman" w:cs="Times New Roman"/>
          <w:color w:val="000000" w:themeColor="text1"/>
          <w:sz w:val="21"/>
          <w:szCs w:val="21"/>
        </w:rPr>
      </w:pPr>
    </w:p>
    <w:p w14:paraId="29841153" w14:textId="77777777" w:rsidR="002278A2" w:rsidRPr="00582653" w:rsidRDefault="002278A2" w:rsidP="002278A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A996FF3" w14:textId="77777777" w:rsidR="002278A2" w:rsidRDefault="002278A2" w:rsidP="002278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688C19" w14:textId="77777777" w:rsidR="002278A2" w:rsidRDefault="002278A2" w:rsidP="002278A2">
      <w:pPr>
        <w:pStyle w:val="BasicParagraph"/>
        <w:suppressAutoHyphens/>
        <w:spacing w:line="240" w:lineRule="auto"/>
        <w:ind w:left="720"/>
        <w:rPr>
          <w:rFonts w:ascii="Times New Roman" w:hAnsi="Times New Roman" w:cs="Times New Roman"/>
          <w:color w:val="000000" w:themeColor="text1"/>
          <w:sz w:val="21"/>
          <w:szCs w:val="21"/>
        </w:rPr>
      </w:pPr>
    </w:p>
    <w:p w14:paraId="74D39E94" w14:textId="77777777" w:rsidR="002278A2" w:rsidRDefault="002278A2" w:rsidP="002278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5778B93" w14:textId="77777777" w:rsidR="002278A2" w:rsidRDefault="002278A2" w:rsidP="002278A2">
      <w:pPr>
        <w:pStyle w:val="BasicParagraph"/>
        <w:suppressAutoHyphens/>
        <w:spacing w:line="240" w:lineRule="auto"/>
        <w:ind w:left="1440"/>
        <w:rPr>
          <w:rFonts w:ascii="Times New Roman" w:hAnsi="Times New Roman" w:cs="Times New Roman"/>
          <w:color w:val="000000" w:themeColor="text1"/>
          <w:sz w:val="21"/>
          <w:szCs w:val="21"/>
        </w:rPr>
      </w:pPr>
    </w:p>
    <w:p w14:paraId="06327154" w14:textId="77777777" w:rsidR="002278A2" w:rsidRDefault="002278A2" w:rsidP="002278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8325EC8" w14:textId="77777777" w:rsidR="002278A2" w:rsidRDefault="002278A2" w:rsidP="002278A2">
      <w:pPr>
        <w:pStyle w:val="BasicParagraph"/>
        <w:suppressAutoHyphens/>
        <w:spacing w:line="240" w:lineRule="auto"/>
        <w:ind w:left="1440"/>
        <w:rPr>
          <w:rFonts w:ascii="Times New Roman" w:hAnsi="Times New Roman" w:cs="Times New Roman"/>
          <w:color w:val="000000" w:themeColor="text1"/>
          <w:sz w:val="21"/>
          <w:szCs w:val="21"/>
        </w:rPr>
      </w:pPr>
    </w:p>
    <w:p w14:paraId="1F6B127F" w14:textId="77777777" w:rsidR="002278A2" w:rsidRDefault="002278A2" w:rsidP="002278A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9B164EE" w14:textId="77777777" w:rsidR="002278A2" w:rsidRDefault="002278A2" w:rsidP="002278A2"/>
    <w:p w14:paraId="0C316D44" w14:textId="77777777" w:rsidR="002278A2" w:rsidRDefault="002278A2">
      <w:pPr>
        <w:spacing w:before="0" w:after="160" w:line="259" w:lineRule="auto"/>
      </w:pPr>
      <w:r>
        <w:br w:type="page"/>
      </w:r>
    </w:p>
    <w:p w14:paraId="3094B47B" w14:textId="4AF3F601"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2278A2">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278A2"/>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2278A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278A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ADD9E-99CE-4B3A-AD83-FD9222FBE049}"/>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6AE2F2DE-6026-4EEC-B91E-D009710D7D16}">
  <ds:schemaRefs>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8d123187-21fe-47d9-bb38-a24fa2382a13"/>
    <ds:schemaRef ds:uri="23712732-1a11-42b5-ab16-3cafd502a338"/>
  </ds:schemaRefs>
</ds:datastoreItem>
</file>

<file path=customXml/itemProps4.xml><?xml version="1.0" encoding="utf-8"?>
<ds:datastoreItem xmlns:ds="http://schemas.openxmlformats.org/officeDocument/2006/customXml" ds:itemID="{A875EDE1-10C4-48AA-947B-03DF07D5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2023-07-07T04:12:00Z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